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F39C9" w14:textId="65D74EF0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9F3140">
        <w:rPr>
          <w:rFonts w:cs="Arial"/>
          <w:b/>
          <w:noProof/>
          <w:sz w:val="24"/>
        </w:rPr>
        <w:t>3800</w:t>
      </w:r>
    </w:p>
    <w:p w14:paraId="7808A8AF" w14:textId="740D8CBE" w:rsidR="00D410A4" w:rsidRDefault="00993331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 1</w:t>
      </w:r>
      <w:r w:rsidR="00CB752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8</w:t>
      </w:r>
      <w:r w:rsidR="00CB752D">
        <w:rPr>
          <w:rFonts w:cs="Arial"/>
          <w:b/>
          <w:bCs/>
          <w:sz w:val="24"/>
        </w:rPr>
        <w:t xml:space="preserve">, 2020, </w:t>
      </w:r>
      <w:proofErr w:type="spellStart"/>
      <w:r w:rsidR="00CB752D">
        <w:rPr>
          <w:rFonts w:cs="Arial"/>
          <w:b/>
          <w:bCs/>
          <w:sz w:val="24"/>
        </w:rPr>
        <w:t>Elbonia</w:t>
      </w:r>
      <w:proofErr w:type="spellEnd"/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F37407A" w:rsidR="004E3939" w:rsidRPr="004800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B752D" w:rsidRPr="004800E1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4800E1">
        <w:rPr>
          <w:rFonts w:ascii="Arial" w:hAnsi="Arial" w:cs="Arial"/>
          <w:b/>
          <w:sz w:val="22"/>
          <w:szCs w:val="22"/>
        </w:rPr>
        <w:t xml:space="preserve">LS on </w:t>
      </w:r>
      <w:r w:rsidR="004800E1" w:rsidRPr="004800E1">
        <w:rPr>
          <w:rFonts w:ascii="Arial" w:hAnsi="Arial" w:cs="Arial"/>
          <w:b/>
          <w:sz w:val="22"/>
          <w:szCs w:val="22"/>
        </w:rPr>
        <w:t xml:space="preserve">Statement on UAV Remote ID Priority in Release 17 </w:t>
      </w:r>
      <w:r w:rsidR="00B92B60" w:rsidRPr="004800E1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45AC19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</w:t>
      </w:r>
      <w:r w:rsidR="00B92B60" w:rsidRPr="009F3140">
        <w:rPr>
          <w:rFonts w:ascii="Arial" w:hAnsi="Arial" w:cs="Arial"/>
          <w:b/>
          <w:bCs/>
          <w:sz w:val="22"/>
          <w:szCs w:val="22"/>
        </w:rPr>
        <w:t>-200</w:t>
      </w:r>
      <w:r w:rsidR="009F3140" w:rsidRPr="009F3140">
        <w:rPr>
          <w:rFonts w:ascii="Arial" w:hAnsi="Arial" w:cs="Arial"/>
          <w:b/>
          <w:bCs/>
          <w:sz w:val="22"/>
          <w:szCs w:val="22"/>
        </w:rPr>
        <w:t>3522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6B28E2BD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756347">
        <w:rPr>
          <w:rFonts w:ascii="Arial" w:hAnsi="Arial" w:cs="Arial"/>
          <w:b/>
          <w:color w:val="000000"/>
          <w:sz w:val="22"/>
          <w:szCs w:val="22"/>
        </w:rPr>
        <w:t>FS_</w:t>
      </w:r>
      <w:r w:rsidR="004800E1">
        <w:rPr>
          <w:rFonts w:ascii="Arial" w:hAnsi="Arial" w:cs="Arial"/>
          <w:b/>
          <w:color w:val="000000"/>
          <w:sz w:val="22"/>
          <w:szCs w:val="22"/>
        </w:rPr>
        <w:t>UAS</w:t>
      </w:r>
      <w:r w:rsidR="00756347">
        <w:rPr>
          <w:rFonts w:ascii="Arial" w:hAnsi="Arial" w:cs="Arial"/>
          <w:b/>
          <w:color w:val="000000"/>
          <w:sz w:val="22"/>
          <w:szCs w:val="22"/>
        </w:rPr>
        <w:t>_</w:t>
      </w:r>
      <w:r w:rsidR="004800E1">
        <w:rPr>
          <w:rFonts w:ascii="Arial" w:hAnsi="Arial" w:cs="Arial"/>
          <w:b/>
          <w:color w:val="000000"/>
          <w:sz w:val="22"/>
          <w:szCs w:val="22"/>
        </w:rPr>
        <w:t>ID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144C3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sz w:val="22"/>
          <w:szCs w:val="22"/>
        </w:rPr>
        <w:t>ATIS UAV Ad-Hoc Group</w:t>
      </w:r>
    </w:p>
    <w:p w14:paraId="66F3093E" w14:textId="00F555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bCs/>
          <w:sz w:val="22"/>
          <w:szCs w:val="22"/>
        </w:rPr>
        <w:t>3GPP SA</w:t>
      </w:r>
      <w:r w:rsidR="004800E1">
        <w:rPr>
          <w:rFonts w:ascii="Arial" w:hAnsi="Arial" w:cs="Arial"/>
          <w:b/>
          <w:bCs/>
          <w:sz w:val="22"/>
          <w:szCs w:val="22"/>
        </w:rPr>
        <w:t>,</w:t>
      </w:r>
      <w:r w:rsidR="004800E1" w:rsidRPr="004800E1">
        <w:rPr>
          <w:rFonts w:ascii="Arial" w:hAnsi="Arial" w:cs="Arial"/>
          <w:b/>
          <w:bCs/>
          <w:sz w:val="22"/>
          <w:szCs w:val="22"/>
        </w:rPr>
        <w:t xml:space="preserve"> 3GPP RAN</w:t>
      </w:r>
      <w:r w:rsidR="004800E1">
        <w:rPr>
          <w:rFonts w:ascii="Arial" w:hAnsi="Arial" w:cs="Arial"/>
          <w:b/>
          <w:bCs/>
          <w:sz w:val="22"/>
          <w:szCs w:val="22"/>
        </w:rPr>
        <w:t>, 3GPP SA1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29605" w14:textId="676DE315" w:rsidR="004800E1" w:rsidRDefault="00B92B60" w:rsidP="004800E1">
      <w:r>
        <w:t xml:space="preserve">SA2 thanks </w:t>
      </w:r>
      <w:r w:rsidR="004800E1">
        <w:t xml:space="preserve">the </w:t>
      </w:r>
      <w:r w:rsidR="004800E1" w:rsidRPr="004800E1">
        <w:t>ATIS UAV Ad-Hoc Group</w:t>
      </w:r>
      <w:r w:rsidR="004800E1">
        <w:t xml:space="preserve"> </w:t>
      </w:r>
      <w:r>
        <w:t xml:space="preserve">for their LS on </w:t>
      </w:r>
      <w:r w:rsidR="004800E1" w:rsidRPr="004800E1">
        <w:t>UAV Remote ID Priority in Release 17</w:t>
      </w:r>
      <w:r w:rsidR="004800E1">
        <w:t>.</w:t>
      </w:r>
    </w:p>
    <w:p w14:paraId="48F7DC55" w14:textId="451630C0" w:rsidR="004800E1" w:rsidRDefault="004800E1" w:rsidP="004800E1">
      <w:r>
        <w:t>SA2 has defined a set of architectural requirements, architectural assumptions, and a reference architecture aiming at satisfying the requirements related to the support of remote identification of UAVs in 3GPP standards. SA2 is discussing solutions and a new version of the Technical Report 23.754 will be available after SA2 #139 e-meeting.</w:t>
      </w:r>
    </w:p>
    <w:p w14:paraId="67A9F9BC" w14:textId="06B60972" w:rsidR="004800E1" w:rsidRDefault="004800E1" w:rsidP="004800E1">
      <w:r>
        <w:t xml:space="preserve">Companies contributing to the SA2 work have considered both the Notice of Proposed Rulemaking published by the Federal Aviation Authority (FAA) in December 2019 in the study work. </w:t>
      </w:r>
      <w:r w:rsidR="00490CB4">
        <w:t xml:space="preserve">As a reminder, the study item in Rel. 17 does not consider the use of a 3GPP radio link for Broadcast Remote Identification, as decided in the prioritization of the Rel. 17 work.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4AF81AE" w:rsidR="00B97703" w:rsidRPr="004800E1" w:rsidRDefault="00B97703">
      <w:pPr>
        <w:spacing w:after="120"/>
        <w:ind w:left="1985" w:hanging="1985"/>
        <w:rPr>
          <w:rFonts w:ascii="Arial" w:hAnsi="Arial" w:cs="Arial"/>
          <w:b/>
          <w:bCs/>
        </w:rPr>
      </w:pPr>
      <w:r w:rsidRPr="004800E1">
        <w:rPr>
          <w:rFonts w:ascii="Arial" w:hAnsi="Arial" w:cs="Arial"/>
          <w:b/>
        </w:rPr>
        <w:t>To</w:t>
      </w:r>
      <w:r w:rsidR="00DC53F2" w:rsidRPr="004800E1">
        <w:rPr>
          <w:rFonts w:ascii="Arial" w:hAnsi="Arial" w:cs="Arial"/>
          <w:b/>
        </w:rPr>
        <w:t xml:space="preserve"> </w:t>
      </w:r>
      <w:r w:rsidR="004800E1" w:rsidRPr="004800E1">
        <w:rPr>
          <w:rFonts w:ascii="Arial" w:hAnsi="Arial" w:cs="Arial"/>
          <w:b/>
          <w:bCs/>
        </w:rPr>
        <w:t>ATIS UAV Ad-Hoc Group</w:t>
      </w:r>
    </w:p>
    <w:p w14:paraId="7234A237" w14:textId="61324A9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4800E1">
        <w:rPr>
          <w:rFonts w:ascii="Arial" w:hAnsi="Arial" w:cs="Arial"/>
          <w:b/>
          <w:color w:val="000000" w:themeColor="text1"/>
        </w:rPr>
        <w:t xml:space="preserve">ACTION: </w:t>
      </w:r>
      <w:r w:rsidRPr="004800E1">
        <w:rPr>
          <w:rFonts w:ascii="Arial" w:hAnsi="Arial" w:cs="Arial"/>
          <w:b/>
          <w:color w:val="000000" w:themeColor="text1"/>
        </w:rPr>
        <w:tab/>
      </w:r>
      <w:r w:rsidR="00993331" w:rsidRPr="004800E1">
        <w:rPr>
          <w:rFonts w:ascii="Arial" w:hAnsi="Arial" w:cs="Arial"/>
          <w:b/>
          <w:color w:val="000000" w:themeColor="text1"/>
        </w:rPr>
        <w:t xml:space="preserve">SA2 kindly asks </w:t>
      </w:r>
      <w:r w:rsidR="004800E1" w:rsidRPr="004800E1">
        <w:rPr>
          <w:rFonts w:ascii="Arial" w:hAnsi="Arial" w:cs="Arial"/>
          <w:b/>
          <w:color w:val="000000" w:themeColor="text1"/>
        </w:rPr>
        <w:t xml:space="preserve">the </w:t>
      </w:r>
      <w:r w:rsidR="004800E1" w:rsidRPr="004800E1">
        <w:rPr>
          <w:rFonts w:ascii="Arial" w:hAnsi="Arial" w:cs="Arial"/>
          <w:b/>
          <w:bCs/>
        </w:rPr>
        <w:t>ATIS UAV Ad-Hoc Group</w:t>
      </w:r>
      <w:r w:rsidR="004800E1" w:rsidRPr="004800E1">
        <w:rPr>
          <w:rFonts w:ascii="Arial" w:hAnsi="Arial" w:cs="Arial"/>
        </w:rPr>
        <w:t xml:space="preserve"> </w:t>
      </w:r>
      <w:r w:rsidR="00993331" w:rsidRPr="004800E1">
        <w:rPr>
          <w:rFonts w:ascii="Arial" w:hAnsi="Arial" w:cs="Arial"/>
          <w:b/>
          <w:color w:val="000000" w:themeColor="text1"/>
        </w:rPr>
        <w:t>to keep th</w:t>
      </w:r>
      <w:r w:rsidR="00993331" w:rsidRPr="00993331">
        <w:rPr>
          <w:rFonts w:ascii="Arial" w:hAnsi="Arial" w:cs="Arial"/>
          <w:b/>
          <w:color w:val="000000" w:themeColor="text1"/>
        </w:rPr>
        <w:t>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8C615" w14:textId="7A0CCB68" w:rsidR="00B97CE5" w:rsidRPr="00993331" w:rsidRDefault="00B97CE5" w:rsidP="00B97C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1032884"/>
      <w:bookmarkStart w:id="8" w:name="_GoBack"/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</w:t>
      </w:r>
      <w:r>
        <w:rPr>
          <w:rFonts w:ascii="Arial" w:hAnsi="Arial" w:cs="Arial"/>
          <w:bCs/>
        </w:rPr>
        <w:t>em</w:t>
      </w:r>
      <w:r>
        <w:rPr>
          <w:rFonts w:ascii="Arial" w:hAnsi="Arial" w:cs="Arial"/>
          <w:bCs/>
        </w:rPr>
        <w:t>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7E6B0F21" w14:textId="3B483BE5" w:rsidR="001C3CC1" w:rsidRPr="0099333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 xml:space="preserve">TSG </w:t>
      </w:r>
      <w:r w:rsidR="00CB752D" w:rsidRPr="00993331">
        <w:rPr>
          <w:rFonts w:ascii="Arial" w:hAnsi="Arial" w:cs="Arial"/>
          <w:bCs/>
        </w:rPr>
        <w:t>SA</w:t>
      </w:r>
      <w:r w:rsidRPr="00993331">
        <w:rPr>
          <w:rFonts w:ascii="Arial" w:hAnsi="Arial" w:cs="Arial"/>
          <w:bCs/>
        </w:rPr>
        <w:t xml:space="preserve"> WG</w:t>
      </w:r>
      <w:r w:rsidR="00CB752D" w:rsidRPr="00993331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 xml:space="preserve"> Meeting </w:t>
      </w:r>
      <w:r w:rsidR="00993331" w:rsidRPr="00993331">
        <w:rPr>
          <w:rFonts w:ascii="Arial" w:hAnsi="Arial" w:cs="Arial"/>
          <w:bCs/>
        </w:rPr>
        <w:t>14</w:t>
      </w:r>
      <w:r w:rsidR="00B97CE5"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</w:r>
      <w:r w:rsidR="00993331" w:rsidRPr="00993331">
        <w:rPr>
          <w:rFonts w:ascii="Arial" w:hAnsi="Arial" w:cs="Arial"/>
          <w:bCs/>
        </w:rPr>
        <w:t>12</w:t>
      </w:r>
      <w:r w:rsidRPr="00993331">
        <w:rPr>
          <w:rFonts w:ascii="Arial" w:hAnsi="Arial" w:cs="Arial"/>
          <w:bCs/>
        </w:rPr>
        <w:t>-</w:t>
      </w:r>
      <w:r w:rsidR="00993331" w:rsidRPr="00993331"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 xml:space="preserve"> </w:t>
      </w:r>
      <w:r w:rsidR="00993331" w:rsidRPr="00993331">
        <w:rPr>
          <w:rFonts w:ascii="Arial" w:hAnsi="Arial" w:cs="Arial"/>
          <w:bCs/>
        </w:rPr>
        <w:t>October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 w:rsidR="00B97CE5">
        <w:rPr>
          <w:rFonts w:ascii="Arial" w:hAnsi="Arial" w:cs="Arial"/>
          <w:bCs/>
        </w:rPr>
        <w:tab/>
        <w:t>TBD</w:t>
      </w:r>
    </w:p>
    <w:bookmarkEnd w:id="7"/>
    <w:bookmarkEnd w:id="8"/>
    <w:p w14:paraId="3C80948A" w14:textId="77777777" w:rsidR="00B97CE5" w:rsidRDefault="00B97CE5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7C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CD736" w14:textId="77777777" w:rsidR="008D58CA" w:rsidRDefault="008D58CA">
      <w:pPr>
        <w:spacing w:after="0"/>
      </w:pPr>
      <w:r>
        <w:separator/>
      </w:r>
    </w:p>
  </w:endnote>
  <w:endnote w:type="continuationSeparator" w:id="0">
    <w:p w14:paraId="5C2421E3" w14:textId="77777777" w:rsidR="008D58CA" w:rsidRDefault="008D5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F1650" w14:textId="77777777" w:rsidR="008D58CA" w:rsidRDefault="008D58CA">
      <w:pPr>
        <w:spacing w:after="0"/>
      </w:pPr>
      <w:r>
        <w:separator/>
      </w:r>
    </w:p>
  </w:footnote>
  <w:footnote w:type="continuationSeparator" w:id="0">
    <w:p w14:paraId="33544B21" w14:textId="77777777" w:rsidR="008D58CA" w:rsidRDefault="008D58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00E1"/>
    <w:rsid w:val="0048702A"/>
    <w:rsid w:val="00490CB4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58CA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9F314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97CE5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410A4"/>
    <w:rsid w:val="00D44133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9260F-57FD-4B22-A3E1-14F958AC5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247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</cp:lastModifiedBy>
  <cp:revision>3</cp:revision>
  <cp:lastPrinted>2002-04-23T14:10:00Z</cp:lastPrinted>
  <dcterms:created xsi:type="dcterms:W3CDTF">2020-05-22T16:38:00Z</dcterms:created>
  <dcterms:modified xsi:type="dcterms:W3CDTF">2020-05-22T16:41:00Z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